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011" w:rsidRDefault="004F3011" w:rsidP="004F3011">
      <w:r>
        <w:rPr>
          <w:u w:val="single"/>
        </w:rPr>
        <w:t>Thomas ROBERT</w:t>
      </w:r>
      <w:r>
        <w:t xml:space="preserve">       </w:t>
      </w:r>
      <w:r>
        <w:t>(fl.1446)</w:t>
      </w:r>
    </w:p>
    <w:p w:rsidR="004F3011" w:rsidRDefault="004F3011" w:rsidP="004F3011">
      <w:r>
        <w:t>o</w:t>
      </w:r>
      <w:r>
        <w:t>f Kelham</w:t>
      </w:r>
      <w:bookmarkStart w:id="0" w:name="_GoBack"/>
      <w:bookmarkEnd w:id="0"/>
      <w:r>
        <w:t>, Nottinghamshire.</w:t>
      </w:r>
    </w:p>
    <w:p w:rsidR="004F3011" w:rsidRDefault="004F3011" w:rsidP="004F3011">
      <w:pPr>
        <w:tabs>
          <w:tab w:val="left" w:pos="2475"/>
        </w:tabs>
        <w:ind w:left="1440" w:hanging="1320"/>
      </w:pPr>
      <w:r>
        <w:tab/>
      </w:r>
      <w:r>
        <w:tab/>
      </w:r>
    </w:p>
    <w:p w:rsidR="004F3011" w:rsidRDefault="004F3011" w:rsidP="004F3011">
      <w:pPr>
        <w:ind w:left="1440" w:hanging="1320"/>
      </w:pPr>
    </w:p>
    <w:p w:rsidR="004F3011" w:rsidRDefault="004F3011" w:rsidP="004F3011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4F3011" w:rsidRDefault="004F3011" w:rsidP="004F3011">
      <w:pPr>
        <w:ind w:left="1440"/>
      </w:pPr>
      <w:proofErr w:type="gramStart"/>
      <w:r>
        <w:t>Nottinghamshire.</w:t>
      </w:r>
      <w:proofErr w:type="gramEnd"/>
      <w:r>
        <w:t xml:space="preserve">   (C.F.R. 1446-52 p.36)</w:t>
      </w:r>
    </w:p>
    <w:p w:rsidR="004F3011" w:rsidRDefault="004F3011" w:rsidP="004F3011"/>
    <w:p w:rsidR="004F3011" w:rsidRDefault="004F3011" w:rsidP="004F3011"/>
    <w:p w:rsidR="004F3011" w:rsidRPr="0055690D" w:rsidRDefault="004F3011" w:rsidP="004F3011">
      <w:pPr>
        <w:pStyle w:val="NoSpacing"/>
      </w:pPr>
      <w:r>
        <w:t>30 June 2015</w:t>
      </w:r>
    </w:p>
    <w:p w:rsidR="00E47068" w:rsidRPr="004F3011" w:rsidRDefault="00E47068" w:rsidP="00C009D8">
      <w:pPr>
        <w:pStyle w:val="NoSpacing"/>
      </w:pPr>
    </w:p>
    <w:sectPr w:rsidR="00E47068" w:rsidRPr="004F3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011" w:rsidRDefault="004F3011" w:rsidP="00920DE3">
      <w:r>
        <w:separator/>
      </w:r>
    </w:p>
  </w:endnote>
  <w:endnote w:type="continuationSeparator" w:id="0">
    <w:p w:rsidR="004F3011" w:rsidRDefault="004F3011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011" w:rsidRDefault="004F3011" w:rsidP="00920DE3">
      <w:r>
        <w:separator/>
      </w:r>
    </w:p>
  </w:footnote>
  <w:footnote w:type="continuationSeparator" w:id="0">
    <w:p w:rsidR="004F3011" w:rsidRDefault="004F3011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011"/>
    <w:rsid w:val="00120749"/>
    <w:rsid w:val="004F301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01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01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2015-06-30T10:28:00Z</dcterms:created>
  <dcterms:modified xsi:type="dcterms:W3CDTF">2015-06-30T10:29:00Z</dcterms:modified>
</cp:coreProperties>
</file>